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40DC" w:rsidRPr="004F40DC" w:rsidRDefault="004F40DC" w:rsidP="004F40DC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  <w:color w:val="FFFFFF"/>
              </w:rPr>
            </w:pPr>
            <w:r w:rsidRPr="004F40DC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  <w:color w:val="FFFFFF"/>
              </w:rPr>
            </w:pPr>
            <w:r w:rsidRPr="004F40DC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  <w:color w:val="FFFFFF"/>
              </w:rPr>
            </w:pPr>
            <w:r w:rsidRPr="004F40DC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</w:rPr>
            </w:pPr>
            <w:r w:rsidRPr="004F40DC">
              <w:rPr>
                <w:b/>
                <w:bCs/>
                <w:i/>
                <w:iCs/>
              </w:rPr>
              <w:t xml:space="preserve"> CeM</w:t>
            </w:r>
          </w:p>
        </w:tc>
        <w:tc>
          <w:tcPr>
            <w:tcW w:w="1363" w:type="dxa"/>
            <w:shd w:val="pct20" w:color="FFFF00" w:fill="FFFFFF"/>
          </w:tcPr>
          <w:p w:rsidR="004F40DC" w:rsidRPr="004F40DC" w:rsidRDefault="004F40DC" w:rsidP="004F40DC">
            <w:r w:rsidRPr="004F40DC">
              <w:t>08.04</w:t>
            </w:r>
          </w:p>
        </w:tc>
        <w:tc>
          <w:tcPr>
            <w:tcW w:w="876" w:type="dxa"/>
            <w:shd w:val="pct20" w:color="FFFF00" w:fill="FFFFFF"/>
          </w:tcPr>
          <w:p w:rsidR="004F40DC" w:rsidRPr="004F40DC" w:rsidRDefault="004F40DC" w:rsidP="004F40DC">
            <w:r w:rsidRPr="004F40DC">
              <w:t>01.87</w:t>
            </w:r>
          </w:p>
        </w:tc>
      </w:tr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</w:rPr>
            </w:pPr>
            <w:r w:rsidRPr="004F40DC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4F40DC" w:rsidRPr="004F40DC" w:rsidRDefault="004F40DC" w:rsidP="004F40DC">
            <w:r w:rsidRPr="004F40DC">
              <w:t>34.84</w:t>
            </w:r>
          </w:p>
        </w:tc>
        <w:tc>
          <w:tcPr>
            <w:tcW w:w="876" w:type="dxa"/>
            <w:shd w:val="pct20" w:color="FFFF00" w:fill="FFFFFF"/>
          </w:tcPr>
          <w:p w:rsidR="004F40DC" w:rsidRPr="004F40DC" w:rsidRDefault="004F40DC" w:rsidP="004F40DC">
            <w:r w:rsidRPr="004F40DC">
              <w:t>49.37</w:t>
            </w:r>
          </w:p>
        </w:tc>
      </w:tr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</w:rPr>
            </w:pPr>
            <w:r w:rsidRPr="004F40DC">
              <w:rPr>
                <w:b/>
                <w:bCs/>
                <w:i/>
                <w:iCs/>
              </w:rPr>
              <w:t xml:space="preserve"> AuM</w:t>
            </w:r>
          </w:p>
        </w:tc>
        <w:tc>
          <w:tcPr>
            <w:tcW w:w="1363" w:type="dxa"/>
            <w:shd w:val="pct20" w:color="FFFF00" w:fill="FFFFFF"/>
          </w:tcPr>
          <w:p w:rsidR="004F40DC" w:rsidRPr="004F40DC" w:rsidRDefault="004F40DC" w:rsidP="004F40DC">
            <w:r w:rsidRPr="004F40DC">
              <w:t>04.95</w:t>
            </w:r>
          </w:p>
        </w:tc>
        <w:tc>
          <w:tcPr>
            <w:tcW w:w="876" w:type="dxa"/>
            <w:shd w:val="pct20" w:color="FFFF00" w:fill="FFFFFF"/>
          </w:tcPr>
          <w:p w:rsidR="004F40DC" w:rsidRPr="004F40DC" w:rsidRDefault="004F40DC" w:rsidP="004F40DC">
            <w:r w:rsidRPr="004F40DC">
              <w:t>00.82</w:t>
            </w:r>
          </w:p>
        </w:tc>
      </w:tr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</w:rPr>
            </w:pPr>
            <w:r w:rsidRPr="004F40DC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4F40DC" w:rsidRPr="004F40DC" w:rsidRDefault="004F40DC" w:rsidP="004F40DC">
            <w:r w:rsidRPr="004F40DC">
              <w:t>52.17</w:t>
            </w:r>
          </w:p>
        </w:tc>
        <w:tc>
          <w:tcPr>
            <w:tcW w:w="876" w:type="dxa"/>
            <w:shd w:val="pct20" w:color="FFFF00" w:fill="FFFFFF"/>
          </w:tcPr>
          <w:p w:rsidR="004F40DC" w:rsidRPr="004F40DC" w:rsidRDefault="004F40DC" w:rsidP="004F40DC">
            <w:r w:rsidRPr="004F40DC">
              <w:t>47.94</w:t>
            </w:r>
          </w:p>
        </w:tc>
      </w:tr>
      <w:tr w:rsidR="004F40DC" w:rsidRPr="004F40DC" w:rsidTr="004F40DC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4F40DC" w:rsidRPr="004F40DC" w:rsidRDefault="004F40DC" w:rsidP="004F40DC">
            <w:pPr>
              <w:rPr>
                <w:b/>
                <w:bCs/>
                <w:i/>
                <w:iCs/>
              </w:rPr>
            </w:pPr>
            <w:r w:rsidRPr="004F40DC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4F40DC" w:rsidRPr="004F40DC" w:rsidRDefault="004F40DC" w:rsidP="004F40DC">
            <w:r w:rsidRPr="004F40DC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4F40DC" w:rsidRPr="004F40DC" w:rsidRDefault="004F40DC" w:rsidP="004F40DC">
            <w:r w:rsidRPr="004F40DC">
              <w:t>ZAF</w:t>
            </w:r>
          </w:p>
        </w:tc>
      </w:tr>
    </w:tbl>
    <w:p w:rsidR="00BD6934" w:rsidRDefault="004F40DC" w:rsidP="004F40DC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40DC" w:rsidRDefault="004F40D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prCvE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4F40DC" w:rsidRDefault="004F40DC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40DC" w:rsidRPr="004F40DC" w:rsidRDefault="004F40DC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FZg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d4hWYH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4F40DC" w:rsidRPr="004F40DC" w:rsidRDefault="004F40DC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6934" w:rsidRDefault="00BD6934">
      <w:r>
        <w:br w:type="page"/>
      </w:r>
    </w:p>
    <w:p w:rsidR="00BD6934" w:rsidRPr="004F40DC" w:rsidRDefault="00BD6934" w:rsidP="004F40DC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  <w:color w:val="FFFFFF"/>
              </w:rPr>
            </w:pPr>
            <w:r w:rsidRPr="00BD6934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  <w:color w:val="FFFFFF"/>
              </w:rPr>
            </w:pPr>
            <w:r w:rsidRPr="00BD6934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  <w:color w:val="FFFFFF"/>
              </w:rPr>
            </w:pPr>
            <w:r w:rsidRPr="00BD6934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19.54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30.78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28.95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31.74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01.91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01.71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05.47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04.45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43.35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30.82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00.78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00.50</w:t>
            </w:r>
          </w:p>
        </w:tc>
      </w:tr>
      <w:tr w:rsidR="00BD6934" w:rsidRPr="00BD6934" w:rsidTr="00BD6934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D6934" w:rsidRPr="00BD6934" w:rsidRDefault="00BD6934" w:rsidP="00BD6934">
            <w:pPr>
              <w:rPr>
                <w:b/>
                <w:bCs/>
                <w:i/>
                <w:iCs/>
              </w:rPr>
            </w:pPr>
            <w:r w:rsidRPr="00BD6934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BD6934" w:rsidRPr="00BD6934" w:rsidRDefault="00BD6934" w:rsidP="00BD6934">
            <w:r w:rsidRPr="00BD6934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BD6934" w:rsidRPr="00BD6934" w:rsidRDefault="00BD6934" w:rsidP="00BD6934">
            <w:r w:rsidRPr="00BD6934">
              <w:t>ZAF</w:t>
            </w:r>
          </w:p>
        </w:tc>
      </w:tr>
    </w:tbl>
    <w:p w:rsidR="006C65D5" w:rsidRPr="004F40DC" w:rsidRDefault="00BD6934" w:rsidP="004F40DC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D6934" w:rsidRDefault="00BD6934" w:rsidP="00BD69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8" style="position:absolute;margin-left:0;margin-top:588.8pt;width:492pt;height:43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" fillcolor="#9cf" stroked="f" strokecolor="#243f60 [1604]" strokeweight="2pt">
                <v:textbox>
                  <w:txbxContent>
                    <w:p w:rsidR="00BD6934" w:rsidRDefault="00BD6934" w:rsidP="00BD693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D6934" w:rsidRPr="00BD6934" w:rsidRDefault="00BD6934" w:rsidP="00BD6934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5" o:spid="_x0000_s1029" style="position:absolute;margin-left:0;margin-top:43.8pt;width:492pt;height:43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" fillcolor="#9cf" stroked="f" strokecolor="#243f60 [1604]" strokeweight="2pt">
                <v:textbox inset="0,0,0,0">
                  <w:txbxContent>
                    <w:p w:rsidR="00BD6934" w:rsidRPr="00BD6934" w:rsidRDefault="00BD6934" w:rsidP="00BD6934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6C65D5" w:rsidRPr="004F40DC">
      <w:headerReference w:type="default" r:id="rId11"/>
      <w:footerReference w:type="even" r:id="rId12"/>
      <w:footerReference w:type="default" r:id="rId13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40DC" w:rsidRDefault="004F40DC">
      <w:r>
        <w:separator/>
      </w:r>
    </w:p>
  </w:endnote>
  <w:endnote w:type="continuationSeparator" w:id="0">
    <w:p w:rsidR="004F40DC" w:rsidRDefault="004F40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4F40DC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40DC" w:rsidRDefault="004F40DC">
      <w:r>
        <w:separator/>
      </w:r>
    </w:p>
  </w:footnote>
  <w:footnote w:type="continuationSeparator" w:id="0">
    <w:p w:rsidR="004F40DC" w:rsidRDefault="004F40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4F40DC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0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4F40DC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4F40DC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3/6/2025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1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4F40DC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3/6/2025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2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3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4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5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4F40DC"/>
    <w:rsid w:val="004005C0"/>
    <w:rsid w:val="004E0B24"/>
    <w:rsid w:val="004F40DC"/>
    <w:rsid w:val="006B6514"/>
    <w:rsid w:val="006C29BD"/>
    <w:rsid w:val="006C65D5"/>
    <w:rsid w:val="00750209"/>
    <w:rsid w:val="00BD6934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Bmp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6</TotalTime>
  <Pages>2</Pages>
  <Words>42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2025-03-06T09:53:00Z</dcterms:created>
  <dcterms:modified xsi:type="dcterms:W3CDTF">2025-03-06T09:59:00Z</dcterms:modified>
</cp:coreProperties>
</file>